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EB4" w:rsidRDefault="00515EB4" w:rsidP="00460E53">
      <w:pPr>
        <w:rPr>
          <w:b/>
          <w:bCs/>
          <w:sz w:val="28"/>
          <w:szCs w:val="28"/>
        </w:rPr>
      </w:pPr>
      <w:r>
        <w:rPr>
          <w:noProof/>
          <w:lang w:val="ro-RO" w:eastAsia="ro-R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6pt;margin-top:27pt;width:63pt;height:45.4pt;z-index:251658240">
            <v:imagedata r:id="rId7" o:title=""/>
          </v:shape>
        </w:pict>
      </w:r>
      <w:r>
        <w:rPr>
          <w:noProof/>
          <w:lang w:val="ro-RO" w:eastAsia="ro-RO"/>
        </w:rPr>
        <w:pict>
          <v:shape id="_x0000_s1027" type="#_x0000_t75" style="position:absolute;margin-left:522pt;margin-top:18pt;width:115.8pt;height:31.5pt;z-index:251659264">
            <v:imagedata r:id="rId8" o:title=""/>
          </v:shape>
        </w:pict>
      </w:r>
    </w:p>
    <w:p w:rsidR="00515EB4" w:rsidRPr="00460E53" w:rsidRDefault="00515EB4" w:rsidP="00460E53">
      <w:pPr>
        <w:spacing w:after="0" w:line="240" w:lineRule="auto"/>
        <w:jc w:val="center"/>
        <w:rPr>
          <w:rFonts w:ascii="Times New Roman" w:hAnsi="Times New Roman"/>
          <w:b/>
          <w:bCs/>
          <w:color w:val="000080"/>
        </w:rPr>
      </w:pPr>
      <w:r w:rsidRPr="00460E53">
        <w:rPr>
          <w:rFonts w:ascii="Times New Roman" w:hAnsi="Times New Roman"/>
          <w:color w:val="000080"/>
        </w:rPr>
        <w:t xml:space="preserve">INSPECTORATUL ŞCOLAR JUDEŢEAN </w:t>
      </w:r>
      <w:smartTag w:uri="urn:schemas-microsoft-com:office:smarttags" w:element="City">
        <w:smartTag w:uri="urn:schemas-microsoft-com:office:smarttags" w:element="place">
          <w:r w:rsidRPr="00460E53">
            <w:rPr>
              <w:rFonts w:ascii="Times New Roman" w:hAnsi="Times New Roman"/>
              <w:color w:val="000080"/>
            </w:rPr>
            <w:t>ARAD</w:t>
          </w:r>
        </w:smartTag>
      </w:smartTag>
    </w:p>
    <w:p w:rsidR="00515EB4" w:rsidRPr="00460E53" w:rsidRDefault="00515EB4" w:rsidP="00460E53">
      <w:pPr>
        <w:spacing w:after="0" w:line="240" w:lineRule="auto"/>
        <w:jc w:val="center"/>
        <w:rPr>
          <w:rFonts w:ascii="Times New Roman" w:hAnsi="Times New Roman"/>
          <w:b/>
        </w:rPr>
      </w:pPr>
      <w:r w:rsidRPr="00460E53">
        <w:rPr>
          <w:rFonts w:ascii="Times New Roman" w:hAnsi="Times New Roman"/>
          <w:b/>
          <w:i/>
        </w:rPr>
        <w:t xml:space="preserve">Strada M.Scaevola  nr.9, </w:t>
      </w:r>
      <w:r w:rsidRPr="00460E53">
        <w:rPr>
          <w:rFonts w:ascii="Times New Roman" w:hAnsi="Times New Roman"/>
          <w:b/>
        </w:rPr>
        <w:t xml:space="preserve"> Telefon: 0257 / 28 00 08, Fax 0257 / 21 47 46,</w:t>
      </w:r>
    </w:p>
    <w:p w:rsidR="00515EB4" w:rsidRPr="00460E53" w:rsidRDefault="00515EB4" w:rsidP="00460E53">
      <w:pPr>
        <w:spacing w:after="0" w:line="240" w:lineRule="auto"/>
        <w:rPr>
          <w:rStyle w:val="Hyperlink"/>
          <w:rFonts w:ascii="Times New Roman" w:hAnsi="Times New Roman"/>
          <w:i/>
        </w:rPr>
      </w:pPr>
      <w:r w:rsidRPr="00460E53">
        <w:rPr>
          <w:rFonts w:ascii="Times New Roman" w:hAnsi="Times New Roman"/>
        </w:rPr>
        <w:t xml:space="preserve">                                                                     web : www.isjarad.ro            e-mail: </w:t>
      </w:r>
      <w:r w:rsidRPr="00460E53">
        <w:rPr>
          <w:rStyle w:val="Hyperlink"/>
          <w:rFonts w:ascii="Times New Roman" w:hAnsi="Times New Roman"/>
          <w:i/>
        </w:rPr>
        <w:t xml:space="preserve">inf_arad@isjarad.ro </w:t>
      </w:r>
    </w:p>
    <w:p w:rsidR="00515EB4" w:rsidRDefault="00515EB4" w:rsidP="00552678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____________________________________________________________________________________________</w:t>
      </w:r>
    </w:p>
    <w:p w:rsidR="00515EB4" w:rsidRPr="00460E53" w:rsidRDefault="00515EB4" w:rsidP="00460E53">
      <w:pPr>
        <w:spacing w:after="0" w:line="240" w:lineRule="auto"/>
        <w:jc w:val="right"/>
        <w:rPr>
          <w:rFonts w:ascii="Times New Roman" w:hAnsi="Times New Roman"/>
          <w:iCs/>
        </w:rPr>
      </w:pPr>
      <w:r w:rsidRPr="00460E53">
        <w:rPr>
          <w:rFonts w:ascii="Times New Roman" w:hAnsi="Times New Roman"/>
          <w:iCs/>
        </w:rPr>
        <w:t>Se certifică exactitatea datelor,</w:t>
      </w:r>
    </w:p>
    <w:p w:rsidR="00515EB4" w:rsidRDefault="00515EB4" w:rsidP="00460E53">
      <w:pPr>
        <w:spacing w:after="0" w:line="240" w:lineRule="auto"/>
        <w:jc w:val="right"/>
        <w:rPr>
          <w:rFonts w:ascii="Times New Roman" w:hAnsi="Times New Roman"/>
        </w:rPr>
      </w:pPr>
      <w:r w:rsidRPr="00460E53">
        <w:rPr>
          <w:rFonts w:ascii="Times New Roman" w:hAnsi="Times New Roman"/>
        </w:rPr>
        <w:t>Director Palatul/Clubul Copiilor</w:t>
      </w:r>
    </w:p>
    <w:p w:rsidR="00515EB4" w:rsidRPr="00460E53" w:rsidRDefault="00515EB4" w:rsidP="00460E5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LS</w:t>
      </w:r>
    </w:p>
    <w:p w:rsidR="00515EB4" w:rsidRPr="00460E53" w:rsidRDefault="00515EB4" w:rsidP="00460E53">
      <w:pPr>
        <w:jc w:val="center"/>
        <w:rPr>
          <w:rFonts w:ascii="Times New Roman" w:hAnsi="Times New Roman"/>
          <w:b/>
        </w:rPr>
      </w:pPr>
      <w:r w:rsidRPr="00460E53">
        <w:rPr>
          <w:rFonts w:ascii="Times New Roman" w:hAnsi="Times New Roman"/>
          <w:b/>
        </w:rPr>
        <w:t xml:space="preserve">GRILA DE PUNCTAJ PENTRU ACORDAREA GRADAŢIEI DE MERIT PENTRU PERSONALUL DE PREDARE DIN PALATUL/CLUBUL COPIILOR/PALATUL NAŢIONAL </w:t>
      </w:r>
      <w:smartTag w:uri="urn:schemas-microsoft-com:office:smarttags" w:element="State">
        <w:smartTag w:uri="urn:schemas-microsoft-com:office:smarttags" w:element="place">
          <w:r w:rsidRPr="00460E53">
            <w:rPr>
              <w:rFonts w:ascii="Times New Roman" w:hAnsi="Times New Roman"/>
              <w:b/>
            </w:rPr>
            <w:t>AL</w:t>
          </w:r>
        </w:smartTag>
      </w:smartTag>
      <w:r w:rsidRPr="00460E53">
        <w:rPr>
          <w:rFonts w:ascii="Times New Roman" w:hAnsi="Times New Roman"/>
          <w:b/>
        </w:rPr>
        <w:t xml:space="preserve"> COPIILOR</w:t>
      </w:r>
    </w:p>
    <w:tbl>
      <w:tblPr>
        <w:tblW w:w="149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0"/>
        <w:gridCol w:w="3420"/>
        <w:gridCol w:w="1620"/>
        <w:gridCol w:w="2430"/>
        <w:gridCol w:w="720"/>
        <w:gridCol w:w="1080"/>
        <w:gridCol w:w="574"/>
        <w:gridCol w:w="14"/>
        <w:gridCol w:w="29"/>
        <w:gridCol w:w="14"/>
        <w:gridCol w:w="7"/>
        <w:gridCol w:w="622"/>
        <w:gridCol w:w="1226"/>
        <w:gridCol w:w="14"/>
        <w:gridCol w:w="6"/>
        <w:gridCol w:w="14"/>
        <w:gridCol w:w="1530"/>
      </w:tblGrid>
      <w:tr w:rsidR="00515EB4" w:rsidRPr="00460E53" w:rsidTr="00460E53">
        <w:tc>
          <w:tcPr>
            <w:tcW w:w="16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</w:rPr>
            </w:pPr>
            <w:r w:rsidRPr="00460E53">
              <w:rPr>
                <w:rFonts w:ascii="Times New Roman" w:hAnsi="Times New Roman"/>
              </w:rPr>
              <w:t>CRITERIU/</w:t>
            </w:r>
          </w:p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</w:rPr>
            </w:pPr>
            <w:r w:rsidRPr="00460E53">
              <w:rPr>
                <w:rFonts w:ascii="Times New Roman" w:hAnsi="Times New Roman"/>
              </w:rPr>
              <w:t>PUNCTAJ MAXIM</w:t>
            </w:r>
          </w:p>
        </w:tc>
        <w:tc>
          <w:tcPr>
            <w:tcW w:w="34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</w:rPr>
            </w:pPr>
            <w:r w:rsidRPr="00460E53">
              <w:rPr>
                <w:rFonts w:ascii="Times New Roman" w:hAnsi="Times New Roman"/>
              </w:rPr>
              <w:t>SUBCRITERIU</w:t>
            </w:r>
          </w:p>
        </w:tc>
        <w:tc>
          <w:tcPr>
            <w:tcW w:w="4770" w:type="dxa"/>
            <w:gridSpan w:val="3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</w:rPr>
            </w:pPr>
            <w:r w:rsidRPr="00460E53">
              <w:rPr>
                <w:rFonts w:ascii="Times New Roman" w:hAnsi="Times New Roman"/>
              </w:rPr>
              <w:t xml:space="preserve">PUNCTAJ MAXIM 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r w:rsidRPr="00460E53">
              <w:rPr>
                <w:rFonts w:ascii="Times New Roman" w:hAnsi="Times New Roman"/>
                <w:sz w:val="20"/>
                <w:szCs w:val="20"/>
              </w:rPr>
              <w:t>Auto-evaluare</w:t>
            </w:r>
            <w:bookmarkEnd w:id="0"/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0E53">
              <w:rPr>
                <w:rFonts w:ascii="Times New Roman" w:hAnsi="Times New Roman"/>
                <w:sz w:val="20"/>
                <w:szCs w:val="20"/>
              </w:rPr>
              <w:t>Punctaj</w:t>
            </w:r>
          </w:p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0E53">
              <w:rPr>
                <w:rFonts w:ascii="Times New Roman" w:hAnsi="Times New Roman"/>
                <w:sz w:val="20"/>
                <w:szCs w:val="20"/>
              </w:rPr>
              <w:t>Consiliul Consultativ</w:t>
            </w: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0E53">
              <w:rPr>
                <w:rFonts w:ascii="Times New Roman" w:hAnsi="Times New Roman"/>
                <w:sz w:val="20"/>
                <w:szCs w:val="20"/>
              </w:rPr>
              <w:t>Punctaj Comisie de evaluare</w:t>
            </w: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460E53">
              <w:rPr>
                <w:rFonts w:ascii="Times New Roman" w:hAnsi="Times New Roman"/>
                <w:sz w:val="20"/>
                <w:szCs w:val="20"/>
              </w:rPr>
              <w:t>Punctaj Comisie de contesta</w:t>
            </w:r>
            <w:r w:rsidRPr="00460E53">
              <w:rPr>
                <w:rFonts w:ascii="Palatino Linotype" w:hAnsi="Palatino Linotype"/>
                <w:sz w:val="20"/>
                <w:szCs w:val="20"/>
              </w:rPr>
              <w:t>ț</w:t>
            </w:r>
            <w:r w:rsidRPr="00460E53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</w:tr>
      <w:tr w:rsidR="00515EB4" w:rsidRPr="00460E53" w:rsidTr="00460E53">
        <w:trPr>
          <w:trHeight w:val="1226"/>
        </w:trPr>
        <w:tc>
          <w:tcPr>
            <w:tcW w:w="1620" w:type="dxa"/>
            <w:vMerge w:val="restart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Activită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 complexe cu valoare instructiv - educativă -</w:t>
            </w:r>
            <w:r w:rsidRPr="00460E53">
              <w:rPr>
                <w:rFonts w:ascii="Times New Roman" w:hAnsi="Times New Roman"/>
                <w:b/>
                <w:lang w:val="ro-RO"/>
              </w:rPr>
              <w:t>80 p.max.</w:t>
            </w:r>
          </w:p>
        </w:tc>
        <w:tc>
          <w:tcPr>
            <w:tcW w:w="3420" w:type="dxa"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Atragerea şi menţinerea copiilor în activităţile de cerc (depă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irea numărului de elevi fa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ă de normativul cercului) - </w:t>
            </w:r>
            <w:r w:rsidRPr="00460E53">
              <w:rPr>
                <w:rFonts w:ascii="Times New Roman" w:hAnsi="Times New Roman"/>
                <w:b/>
                <w:lang w:val="ro-RO"/>
              </w:rPr>
              <w:t>5 p.max</w:t>
            </w:r>
          </w:p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770" w:type="dxa"/>
            <w:gridSpan w:val="3"/>
          </w:tcPr>
          <w:p w:rsidR="00515EB4" w:rsidRPr="00460E53" w:rsidRDefault="00515EB4" w:rsidP="008C5BB6">
            <w:pPr>
              <w:spacing w:after="0" w:line="240" w:lineRule="auto"/>
              <w:jc w:val="right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432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 w:val="restart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:rsidR="00515EB4" w:rsidRPr="00460E53" w:rsidRDefault="00515EB4" w:rsidP="008C5B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Realizarea performan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elor în pregătirea copiilor distin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i la concursuri de profil, materializate în ob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inerea locului I, II 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i III la fazele interna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ionale, 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ionale, regionale – </w:t>
            </w:r>
            <w:r w:rsidRPr="00460E53">
              <w:rPr>
                <w:rFonts w:ascii="Times New Roman" w:hAnsi="Times New Roman"/>
                <w:b/>
                <w:lang w:val="ro-RO"/>
              </w:rPr>
              <w:t>27 p. max</w:t>
            </w:r>
          </w:p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val="ro-RO"/>
              </w:rPr>
            </w:pPr>
            <w:r w:rsidRPr="00460E53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(un premiu pe concurs se punctează o singură dată, corespunzător celui mai înalt nivel)</w:t>
            </w:r>
          </w:p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dxa"/>
            <w:vMerge w:val="restart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Interna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</w:t>
            </w:r>
          </w:p>
        </w:tc>
        <w:tc>
          <w:tcPr>
            <w:tcW w:w="24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 xml:space="preserve">Locul I/Marele premiu/Premiul special 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5p.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456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4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Locul II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4p.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357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4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Locul III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3 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314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dxa"/>
            <w:vMerge w:val="restart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</w:t>
            </w:r>
          </w:p>
        </w:tc>
        <w:tc>
          <w:tcPr>
            <w:tcW w:w="24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Locul I/Marele premiu/Premiul special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4 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357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4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Locul II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3 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300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4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Locul III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2 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328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dxa"/>
            <w:vMerge w:val="restart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Regional</w:t>
            </w:r>
          </w:p>
        </w:tc>
        <w:tc>
          <w:tcPr>
            <w:tcW w:w="24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Locul I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3 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328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4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Locul II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2 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296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4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Locul III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1 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414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 w:val="restart"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Organizare/membru în echipa de organizare a concursurilor, festivalurilor, expozi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iilor, concertelor, simpozioanelor, spectacolelor – </w:t>
            </w:r>
            <w:r w:rsidRPr="00460E53">
              <w:rPr>
                <w:rFonts w:ascii="Times New Roman" w:hAnsi="Times New Roman"/>
                <w:b/>
                <w:lang w:val="ro-RO"/>
              </w:rPr>
              <w:t>14 p. max.</w:t>
            </w: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Interna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5p.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499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4p.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342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Interjude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ean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3p 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442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Jude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ean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2p.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371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 w:val="restart"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Participarea, în calitate de membru al juriului/evaluator la concursuri, festivaluri</w:t>
            </w:r>
            <w:r w:rsidRPr="00460E53">
              <w:rPr>
                <w:rFonts w:ascii="Times New Roman" w:hAnsi="Times New Roman"/>
                <w:b/>
                <w:lang w:val="ro-RO"/>
              </w:rPr>
              <w:t xml:space="preserve"> – 10p. max.</w:t>
            </w:r>
          </w:p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val="ro-RO"/>
              </w:rPr>
            </w:pPr>
          </w:p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val="ro-RO"/>
              </w:rPr>
            </w:pPr>
            <w:r w:rsidRPr="00460E53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(un eveniment se punctează o singură dată)</w:t>
            </w: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Interna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4p.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385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3p.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428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Interjude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ean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2p.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371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Jude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ean</w:t>
            </w:r>
          </w:p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1p.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399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 w:val="restart"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Ini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ierea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i coordonarea unor activită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 pluri/transdisciplinare, a proiectelor de educa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ie multiculturală/</w:t>
            </w:r>
          </w:p>
          <w:p w:rsidR="00515EB4" w:rsidRPr="00460E53" w:rsidRDefault="00515EB4" w:rsidP="008C5BB6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interculturală, educa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ie incluzivă, educa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ie pentru diversitate/ SNAC </w:t>
            </w:r>
            <w:r w:rsidRPr="00460E53">
              <w:rPr>
                <w:rFonts w:ascii="Times New Roman" w:hAnsi="Times New Roman"/>
                <w:b/>
                <w:lang w:val="ro-RO"/>
              </w:rPr>
              <w:t>– 10 p. max.</w:t>
            </w:r>
          </w:p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val="ro-RO"/>
              </w:rPr>
            </w:pPr>
            <w:r w:rsidRPr="00460E53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(o activitate/un proiect se punctează o singură dată)</w:t>
            </w: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Interna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4p.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443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3p.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399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Interjude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ean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2p.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499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Jude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ean</w:t>
            </w: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1p.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60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3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1169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Integrarea copiilor cu cerin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e educative speciale/institu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ionaliza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  în activită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ile derulate în cadrul cercului - </w:t>
            </w:r>
            <w:r w:rsidRPr="00460E53">
              <w:rPr>
                <w:rFonts w:ascii="Times New Roman" w:hAnsi="Times New Roman"/>
                <w:b/>
                <w:lang w:val="ro-RO"/>
              </w:rPr>
              <w:t>4 p. max</w:t>
            </w:r>
          </w:p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38" w:type="dxa"/>
            <w:gridSpan w:val="5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68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44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895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Crearea de softuri educa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ionale/materiale didactice auxiliare în format digital/ platforme e-learning avizate MEC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 xml:space="preserve"> - </w:t>
            </w:r>
            <w:r w:rsidRPr="00460E53">
              <w:rPr>
                <w:rFonts w:ascii="Times New Roman" w:hAnsi="Times New Roman"/>
                <w:b/>
                <w:lang w:val="ro-RO"/>
              </w:rPr>
              <w:t>10 p. max (2p./material didactic precizat)</w:t>
            </w: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38" w:type="dxa"/>
            <w:gridSpan w:val="5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68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44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271"/>
        </w:trPr>
        <w:tc>
          <w:tcPr>
            <w:tcW w:w="1620" w:type="dxa"/>
            <w:vMerge w:val="restart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Performan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e deosebite în inovarea didactică/managerială – </w:t>
            </w:r>
            <w:r w:rsidRPr="00460E53">
              <w:rPr>
                <w:rFonts w:ascii="Times New Roman" w:hAnsi="Times New Roman"/>
                <w:b/>
                <w:lang w:val="ro-RO"/>
              </w:rPr>
              <w:t>10p. max.</w:t>
            </w:r>
          </w:p>
        </w:tc>
        <w:tc>
          <w:tcPr>
            <w:tcW w:w="3420" w:type="dxa"/>
            <w:vMerge w:val="restart"/>
          </w:tcPr>
          <w:p w:rsidR="00515EB4" w:rsidRPr="00460E53" w:rsidRDefault="00515EB4" w:rsidP="00460E5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 xml:space="preserve">Contribuţie la elaborarea următoarelor materiale didactice avizate de inspectoratul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colar/MEC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 xml:space="preserve"> sau înregistrate cu ISBN/ISSN – </w:t>
            </w:r>
            <w:r w:rsidRPr="00460E53">
              <w:rPr>
                <w:rFonts w:ascii="Times New Roman" w:hAnsi="Times New Roman"/>
                <w:b/>
                <w:lang w:val="ro-RO"/>
              </w:rPr>
              <w:t>6p.max.</w:t>
            </w:r>
          </w:p>
          <w:p w:rsidR="00515EB4" w:rsidRPr="00460E53" w:rsidRDefault="00515EB4" w:rsidP="008C5BB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 xml:space="preserve">1p./programă – </w:t>
            </w:r>
            <w:r w:rsidRPr="00460E53">
              <w:rPr>
                <w:rFonts w:ascii="Times New Roman" w:hAnsi="Times New Roman"/>
                <w:b/>
                <w:lang w:val="ro-RO"/>
              </w:rPr>
              <w:t>2 p. max</w:t>
            </w:r>
          </w:p>
          <w:p w:rsidR="00515EB4" w:rsidRPr="00460E53" w:rsidRDefault="00515EB4" w:rsidP="008C5BB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 xml:space="preserve">0.5p./document - </w:t>
            </w:r>
            <w:r w:rsidRPr="00460E53">
              <w:rPr>
                <w:rFonts w:ascii="Times New Roman" w:hAnsi="Times New Roman"/>
                <w:b/>
                <w:lang w:val="ro-RO"/>
              </w:rPr>
              <w:t>1p. max.</w:t>
            </w:r>
          </w:p>
          <w:p w:rsidR="00515EB4" w:rsidRPr="00460E53" w:rsidRDefault="00515EB4" w:rsidP="008C5BB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1p./document-</w:t>
            </w:r>
            <w:r w:rsidRPr="00460E53">
              <w:rPr>
                <w:rFonts w:ascii="Times New Roman" w:hAnsi="Times New Roman"/>
                <w:b/>
                <w:lang w:val="ro-RO"/>
              </w:rPr>
              <w:t>2p. max.</w:t>
            </w:r>
          </w:p>
          <w:p w:rsidR="00515EB4" w:rsidRPr="00460E53" w:rsidRDefault="00515EB4" w:rsidP="00460E5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 xml:space="preserve">0.5p./document </w:t>
            </w:r>
            <w:r w:rsidRPr="00460E53">
              <w:rPr>
                <w:rFonts w:ascii="Times New Roman" w:hAnsi="Times New Roman"/>
                <w:b/>
                <w:lang w:val="ro-RO"/>
              </w:rPr>
              <w:t>- 1p. max.</w:t>
            </w: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 xml:space="preserve">a. programe şcolare; </w:t>
            </w:r>
          </w:p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38" w:type="dxa"/>
            <w:gridSpan w:val="5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68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44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514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 xml:space="preserve">b. metodologii/ /regulamente la nivel naţional </w:t>
            </w: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38" w:type="dxa"/>
            <w:gridSpan w:val="5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68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44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805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c. auxiliare didactice, îndrumătoare /ghiduri metodice</w:t>
            </w: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2p</w:t>
            </w:r>
          </w:p>
        </w:tc>
        <w:tc>
          <w:tcPr>
            <w:tcW w:w="1080" w:type="dxa"/>
            <w:vMerge w:val="restart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31" w:type="dxa"/>
            <w:gridSpan w:val="4"/>
            <w:vMerge w:val="restart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69" w:type="dxa"/>
            <w:gridSpan w:val="4"/>
            <w:vMerge w:val="restart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50" w:type="dxa"/>
            <w:gridSpan w:val="3"/>
            <w:vMerge w:val="restart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414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d. reviste şcolare, articole de specialitate</w:t>
            </w: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1p</w:t>
            </w:r>
          </w:p>
        </w:tc>
        <w:tc>
          <w:tcPr>
            <w:tcW w:w="108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31" w:type="dxa"/>
            <w:gridSpan w:val="4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69" w:type="dxa"/>
            <w:gridSpan w:val="4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50" w:type="dxa"/>
            <w:gridSpan w:val="3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2210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</w:tcPr>
          <w:p w:rsidR="00515EB4" w:rsidRPr="00460E53" w:rsidRDefault="00515EB4" w:rsidP="00460E53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52" w:firstLine="0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 xml:space="preserve">Activitate de evaluator de materiale didactice de specialitate, de mentorat, de formator, metodist, coordonator de cerc pedagogic, consilier în problematica educaţiei non-formale - </w:t>
            </w:r>
            <w:r w:rsidRPr="00460E53">
              <w:rPr>
                <w:rFonts w:ascii="Times New Roman" w:hAnsi="Times New Roman"/>
                <w:b/>
                <w:lang w:val="ro-RO"/>
              </w:rPr>
              <w:t>1p.max.</w:t>
            </w: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31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69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50" w:type="dxa"/>
            <w:gridSpan w:val="3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1041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</w:tcPr>
          <w:p w:rsidR="00515EB4" w:rsidRPr="00460E53" w:rsidRDefault="00515EB4" w:rsidP="008C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  <w:p w:rsidR="00515EB4" w:rsidRPr="00460E53" w:rsidRDefault="00515EB4" w:rsidP="00460E5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Activitate desfăşurată în cadrul unor comisii tehnice/ consilii consultative/comisii 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ionale de specialitate, activitate desfă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urată, în urma solicitării MEC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 xml:space="preserve">, în cadrul unor comisii tehnice de elaborare a unor acte normative/administrative cu caracter normativ, participarea cu comunicări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tiin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ifice la simpozioane 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ionale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i interna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ionale, contribu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ie la cercetări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tiin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ifice în specialitate sau în domeniul problematicii învă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ământului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i educa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iei, atestată prin publica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ii înregistrate cu ISBN/ISSN - </w:t>
            </w:r>
            <w:r w:rsidRPr="00460E53">
              <w:rPr>
                <w:rFonts w:ascii="Times New Roman" w:hAnsi="Times New Roman"/>
                <w:b/>
                <w:lang w:val="ro-RO"/>
              </w:rPr>
              <w:t xml:space="preserve">3p. max. (1p. comisie/comunicare </w:t>
            </w:r>
            <w:r w:rsidRPr="00460E53">
              <w:rPr>
                <w:rFonts w:ascii="Palatino Linotype" w:hAnsi="Palatino Linotype"/>
                <w:b/>
                <w:lang w:val="ro-RO"/>
              </w:rPr>
              <w:t>ș</w:t>
            </w:r>
            <w:r w:rsidRPr="00460E53">
              <w:rPr>
                <w:rFonts w:ascii="Times New Roman" w:hAnsi="Times New Roman"/>
                <w:b/>
                <w:lang w:val="ro-RO"/>
              </w:rPr>
              <w:t>tiin</w:t>
            </w:r>
            <w:r w:rsidRPr="00460E53">
              <w:rPr>
                <w:rFonts w:ascii="Palatino Linotype" w:hAnsi="Palatino Linotype"/>
                <w:b/>
                <w:lang w:val="ro-RO"/>
              </w:rPr>
              <w:t>ț</w:t>
            </w:r>
            <w:r w:rsidRPr="00460E53">
              <w:rPr>
                <w:rFonts w:ascii="Times New Roman" w:hAnsi="Times New Roman"/>
                <w:b/>
                <w:lang w:val="ro-RO"/>
              </w:rPr>
              <w:t>ifică)</w:t>
            </w:r>
          </w:p>
          <w:p w:rsidR="00515EB4" w:rsidRPr="00460E53" w:rsidRDefault="00515EB4" w:rsidP="008C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31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69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50" w:type="dxa"/>
            <w:gridSpan w:val="3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458"/>
        </w:trPr>
        <w:tc>
          <w:tcPr>
            <w:tcW w:w="1620" w:type="dxa"/>
            <w:vMerge w:val="restart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 xml:space="preserve">Participarea la proiecte </w:t>
            </w:r>
            <w:r w:rsidRPr="00460E53">
              <w:rPr>
                <w:rFonts w:ascii="Times New Roman" w:hAnsi="Times New Roman"/>
                <w:b/>
                <w:lang w:val="ro-RO"/>
              </w:rPr>
              <w:t>– 5p.max.</w:t>
            </w:r>
          </w:p>
        </w:tc>
        <w:tc>
          <w:tcPr>
            <w:tcW w:w="3420" w:type="dxa"/>
            <w:vMerge w:val="restart"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Ini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ierea, organizarea/coordonarea proiectelor interna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ionale/ europene/na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ionale, care au ca obiective: performan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a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 xml:space="preserve">colară, progresul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colar,dezvoltarea competen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elor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i abilită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ilor pre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 xml:space="preserve">colarilor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i elevilor, educa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ia civică, educa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ia complementară de tip non-formal, formarea personalită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ii pre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 xml:space="preserve">colarilor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i elevilor, dezvoltarea capacită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ii de adaptare la schimbare,dezvoltarea profesională a cadrelor didactice – </w:t>
            </w:r>
            <w:r w:rsidRPr="00460E53">
              <w:rPr>
                <w:rFonts w:ascii="Times New Roman" w:hAnsi="Times New Roman"/>
                <w:b/>
                <w:lang w:val="ro-RO"/>
              </w:rPr>
              <w:t>3 p max. (interna</w:t>
            </w:r>
            <w:r w:rsidRPr="00460E53">
              <w:rPr>
                <w:rFonts w:ascii="Palatino Linotype" w:hAnsi="Palatino Linotype"/>
                <w:b/>
                <w:lang w:val="ro-RO"/>
              </w:rPr>
              <w:t>ț</w:t>
            </w:r>
            <w:r w:rsidRPr="00460E53">
              <w:rPr>
                <w:rFonts w:ascii="Times New Roman" w:hAnsi="Times New Roman"/>
                <w:b/>
                <w:lang w:val="ro-RO"/>
              </w:rPr>
              <w:t>ional -1.5p, european -1p., na</w:t>
            </w:r>
            <w:r w:rsidRPr="00460E53">
              <w:rPr>
                <w:rFonts w:ascii="Palatino Linotype" w:hAnsi="Palatino Linotype"/>
                <w:b/>
                <w:lang w:val="ro-RO"/>
              </w:rPr>
              <w:t>ț</w:t>
            </w:r>
            <w:r w:rsidRPr="00460E53">
              <w:rPr>
                <w:rFonts w:ascii="Times New Roman" w:hAnsi="Times New Roman"/>
                <w:b/>
                <w:lang w:val="ro-RO"/>
              </w:rPr>
              <w:t>ional – 0.5p)</w:t>
            </w:r>
            <w:r w:rsidRPr="00460E53">
              <w:rPr>
                <w:rFonts w:ascii="Times New Roman" w:hAnsi="Times New Roman"/>
                <w:lang w:val="ro-RO"/>
              </w:rPr>
              <w:t xml:space="preserve"> </w:t>
            </w:r>
          </w:p>
          <w:p w:rsidR="00515EB4" w:rsidRPr="00460E53" w:rsidRDefault="00515EB4" w:rsidP="008C5BB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Interna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</w:t>
            </w: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1,5p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17" w:type="dxa"/>
            <w:gridSpan w:val="3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83" w:type="dxa"/>
            <w:gridSpan w:val="5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50" w:type="dxa"/>
            <w:gridSpan w:val="3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271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European</w:t>
            </w: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17" w:type="dxa"/>
            <w:gridSpan w:val="3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83" w:type="dxa"/>
            <w:gridSpan w:val="5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50" w:type="dxa"/>
            <w:gridSpan w:val="3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200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Na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ional</w:t>
            </w: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0,5p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17" w:type="dxa"/>
            <w:gridSpan w:val="3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83" w:type="dxa"/>
            <w:gridSpan w:val="5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50" w:type="dxa"/>
            <w:gridSpan w:val="3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157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72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17" w:type="dxa"/>
            <w:gridSpan w:val="3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83" w:type="dxa"/>
            <w:gridSpan w:val="5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50" w:type="dxa"/>
            <w:gridSpan w:val="3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rPr>
          <w:trHeight w:val="656"/>
        </w:trPr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</w:tcPr>
          <w:p w:rsidR="00515EB4" w:rsidRPr="00460E53" w:rsidRDefault="00515EB4" w:rsidP="00460E5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Ini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ierea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 xml:space="preserve">i coordonarea proiectelor elaborate în baza prevederilor </w:t>
            </w:r>
            <w:r w:rsidRPr="00460E53">
              <w:rPr>
                <w:rFonts w:ascii="Times New Roman" w:hAnsi="Times New Roman"/>
                <w:i/>
                <w:lang w:val="ro-RO"/>
              </w:rPr>
              <w:t xml:space="preserve">Metodologiei </w:t>
            </w:r>
            <w:r w:rsidRPr="00460E53">
              <w:rPr>
                <w:rFonts w:ascii="Palatino Linotype" w:hAnsi="Palatino Linotype"/>
                <w:i/>
                <w:lang w:val="ro-RO"/>
              </w:rPr>
              <w:t>ș</w:t>
            </w:r>
            <w:r w:rsidRPr="00460E53">
              <w:rPr>
                <w:rFonts w:ascii="Times New Roman" w:hAnsi="Times New Roman"/>
                <w:i/>
                <w:lang w:val="ro-RO"/>
              </w:rPr>
              <w:t>i criteriilor privind acordarea grada</w:t>
            </w:r>
            <w:r w:rsidRPr="00460E53">
              <w:rPr>
                <w:rFonts w:ascii="Palatino Linotype" w:hAnsi="Palatino Linotype"/>
                <w:i/>
                <w:lang w:val="ro-RO"/>
              </w:rPr>
              <w:t>ț</w:t>
            </w:r>
            <w:r w:rsidRPr="00460E53">
              <w:rPr>
                <w:rFonts w:ascii="Times New Roman" w:hAnsi="Times New Roman"/>
                <w:i/>
                <w:lang w:val="ro-RO"/>
              </w:rPr>
              <w:t>iei de merit în învă</w:t>
            </w:r>
            <w:r w:rsidRPr="00460E53">
              <w:rPr>
                <w:rFonts w:ascii="Palatino Linotype" w:hAnsi="Palatino Linotype"/>
                <w:i/>
                <w:lang w:val="ro-RO"/>
              </w:rPr>
              <w:t>ț</w:t>
            </w:r>
            <w:r w:rsidRPr="00460E53">
              <w:rPr>
                <w:rFonts w:ascii="Times New Roman" w:hAnsi="Times New Roman"/>
                <w:i/>
                <w:lang w:val="ro-RO"/>
              </w:rPr>
              <w:t>ământul preuniversitar</w:t>
            </w:r>
            <w:r w:rsidRPr="00460E53">
              <w:rPr>
                <w:rFonts w:ascii="Times New Roman" w:hAnsi="Times New Roman"/>
                <w:lang w:val="ro-RO"/>
              </w:rPr>
              <w:t xml:space="preserve">, aprobată prin OMECTS nr. 5486/2011, materializate prin raportul de activitate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 xml:space="preserve">i portofoliul personal - </w:t>
            </w:r>
            <w:r w:rsidRPr="00460E53">
              <w:rPr>
                <w:rFonts w:ascii="Times New Roman" w:hAnsi="Times New Roman"/>
                <w:b/>
                <w:lang w:val="ro-RO"/>
              </w:rPr>
              <w:t>2p. max.(1p./proiect)</w:t>
            </w: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588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98" w:type="dxa"/>
            <w:gridSpan w:val="5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64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c>
          <w:tcPr>
            <w:tcW w:w="1620" w:type="dxa"/>
            <w:vMerge w:val="restart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Contribu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ie la dezvoltarea institu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ională </w:t>
            </w:r>
            <w:r w:rsidRPr="00460E53">
              <w:rPr>
                <w:rFonts w:ascii="Times New Roman" w:hAnsi="Times New Roman"/>
                <w:b/>
                <w:lang w:val="ro-RO"/>
              </w:rPr>
              <w:t>- 5 p. max.</w:t>
            </w:r>
          </w:p>
        </w:tc>
        <w:tc>
          <w:tcPr>
            <w:tcW w:w="3420" w:type="dxa"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Atragerea de finan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ări extrabugetare pentru unitatea de învă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ământ, programe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i proiecte educa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ionale,centre de documentare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i informare, laboratoare etc., având ca efect cre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terea calită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ii activită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ii institu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iei 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i a procesului de predare - învă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are-evaluare, a bazei didactico-materiale etc. - </w:t>
            </w:r>
            <w:r w:rsidRPr="00460E53">
              <w:rPr>
                <w:rFonts w:ascii="Times New Roman" w:hAnsi="Times New Roman"/>
                <w:b/>
                <w:lang w:val="ro-RO"/>
              </w:rPr>
              <w:t>2p. max.( 0.5 p./finan</w:t>
            </w:r>
            <w:r w:rsidRPr="00460E53">
              <w:rPr>
                <w:rFonts w:ascii="Palatino Linotype" w:hAnsi="Palatino Linotype"/>
                <w:b/>
                <w:lang w:val="ro-RO"/>
              </w:rPr>
              <w:t>ț</w:t>
            </w:r>
            <w:r w:rsidRPr="00460E53">
              <w:rPr>
                <w:rFonts w:ascii="Times New Roman" w:hAnsi="Times New Roman"/>
                <w:b/>
                <w:lang w:val="ro-RO"/>
              </w:rPr>
              <w:t>are)</w:t>
            </w: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588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98" w:type="dxa"/>
            <w:gridSpan w:val="5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64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 w:val="restart"/>
          </w:tcPr>
          <w:p w:rsidR="00515EB4" w:rsidRPr="00460E53" w:rsidRDefault="00515EB4" w:rsidP="008C5BB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Realizarea de proiecte parteneriale extracurriculare, cu finan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are extrabugetară, având drept obiectiv cre</w:t>
            </w:r>
            <w:r w:rsidRPr="00460E53">
              <w:rPr>
                <w:rFonts w:ascii="Palatino Linotype" w:hAnsi="Palatino Linotype"/>
                <w:lang w:val="ro-RO"/>
              </w:rPr>
              <w:t>ș</w:t>
            </w:r>
            <w:r w:rsidRPr="00460E53">
              <w:rPr>
                <w:rFonts w:ascii="Times New Roman" w:hAnsi="Times New Roman"/>
                <w:lang w:val="ro-RO"/>
              </w:rPr>
              <w:t>terea calită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>ii procesului de învă</w:t>
            </w:r>
            <w:r w:rsidRPr="00460E53">
              <w:rPr>
                <w:rFonts w:ascii="Palatino Linotype" w:hAnsi="Palatino Linotype"/>
                <w:lang w:val="ro-RO"/>
              </w:rPr>
              <w:t>ț</w:t>
            </w:r>
            <w:r w:rsidRPr="00460E53">
              <w:rPr>
                <w:rFonts w:ascii="Times New Roman" w:hAnsi="Times New Roman"/>
                <w:lang w:val="ro-RO"/>
              </w:rPr>
              <w:t xml:space="preserve">ământ - </w:t>
            </w:r>
            <w:r w:rsidRPr="00460E53">
              <w:rPr>
                <w:rFonts w:ascii="Times New Roman" w:hAnsi="Times New Roman"/>
                <w:b/>
                <w:lang w:val="ro-RO"/>
              </w:rPr>
              <w:t>3p. max.(a,b,c,d - 0.5p./proiect)</w:t>
            </w:r>
          </w:p>
          <w:p w:rsidR="00515EB4" w:rsidRPr="00460E53" w:rsidRDefault="00515EB4" w:rsidP="00460E53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(o activitate/un proiect se punctează o singură dată)</w:t>
            </w: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a. Autorităţi locale</w:t>
            </w: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574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912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64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b. Agenţi economici</w:t>
            </w: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0,5p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574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912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64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c. ONG</w:t>
            </w: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574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912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64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  <w:tr w:rsidR="00515EB4" w:rsidRPr="00460E53" w:rsidTr="00460E53">
        <w:tc>
          <w:tcPr>
            <w:tcW w:w="16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20" w:type="dxa"/>
            <w:vMerge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50" w:type="dxa"/>
            <w:gridSpan w:val="2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r w:rsidRPr="00460E53">
              <w:rPr>
                <w:rFonts w:ascii="Times New Roman" w:hAnsi="Times New Roman"/>
                <w:lang w:val="ro-RO"/>
              </w:rPr>
              <w:t>d.Altele</w:t>
            </w:r>
          </w:p>
        </w:tc>
        <w:tc>
          <w:tcPr>
            <w:tcW w:w="720" w:type="dxa"/>
          </w:tcPr>
          <w:p w:rsidR="00515EB4" w:rsidRPr="00460E53" w:rsidRDefault="00515EB4" w:rsidP="00E17210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0,5p</w:t>
            </w:r>
          </w:p>
        </w:tc>
        <w:tc>
          <w:tcPr>
            <w:tcW w:w="1080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574" w:type="dxa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912" w:type="dxa"/>
            <w:gridSpan w:val="6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564" w:type="dxa"/>
            <w:gridSpan w:val="4"/>
          </w:tcPr>
          <w:p w:rsidR="00515EB4" w:rsidRPr="00460E53" w:rsidRDefault="00515EB4" w:rsidP="008C5BB6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</w:tc>
      </w:tr>
    </w:tbl>
    <w:p w:rsidR="00515EB4" w:rsidRPr="00552678" w:rsidRDefault="00515EB4" w:rsidP="00552678">
      <w:pPr>
        <w:tabs>
          <w:tab w:val="left" w:pos="9900"/>
        </w:tabs>
        <w:rPr>
          <w:b/>
          <w:lang w:val="ro-RO"/>
        </w:rPr>
      </w:pPr>
    </w:p>
    <w:p w:rsidR="00515EB4" w:rsidRPr="00552678" w:rsidRDefault="00515EB4" w:rsidP="00552678">
      <w:pPr>
        <w:tabs>
          <w:tab w:val="left" w:pos="9900"/>
        </w:tabs>
        <w:rPr>
          <w:lang w:val="ro-RO"/>
        </w:rPr>
      </w:pPr>
      <w:r w:rsidRPr="00552678">
        <w:rPr>
          <w:b/>
          <w:lang w:val="ro-RO"/>
        </w:rPr>
        <w:t xml:space="preserve"> CONSILIUL CONSULTATIV  </w:t>
      </w:r>
      <w:r w:rsidRPr="00552678">
        <w:rPr>
          <w:lang w:val="ro-RO"/>
        </w:rPr>
        <w:t xml:space="preserve">     </w:t>
      </w:r>
    </w:p>
    <w:p w:rsidR="00515EB4" w:rsidRPr="00552678" w:rsidRDefault="00515EB4" w:rsidP="00552678">
      <w:pPr>
        <w:tabs>
          <w:tab w:val="left" w:pos="9900"/>
        </w:tabs>
        <w:rPr>
          <w:lang w:val="ro-RO"/>
        </w:rPr>
      </w:pPr>
    </w:p>
    <w:p w:rsidR="00515EB4" w:rsidRPr="00552678" w:rsidRDefault="00515EB4" w:rsidP="00552678">
      <w:pPr>
        <w:tabs>
          <w:tab w:val="left" w:pos="9900"/>
        </w:tabs>
        <w:rPr>
          <w:lang w:val="ro-RO"/>
        </w:rPr>
      </w:pPr>
    </w:p>
    <w:p w:rsidR="00515EB4" w:rsidRPr="00552678" w:rsidRDefault="00515EB4" w:rsidP="00552678">
      <w:pPr>
        <w:tabs>
          <w:tab w:val="left" w:pos="9900"/>
        </w:tabs>
        <w:rPr>
          <w:lang w:val="ro-RO"/>
        </w:rPr>
      </w:pPr>
    </w:p>
    <w:p w:rsidR="00515EB4" w:rsidRPr="00552678" w:rsidRDefault="00515EB4" w:rsidP="00552678">
      <w:pPr>
        <w:tabs>
          <w:tab w:val="left" w:pos="9900"/>
        </w:tabs>
        <w:rPr>
          <w:b/>
          <w:lang w:val="ro-RO"/>
        </w:rPr>
      </w:pPr>
      <w:r w:rsidRPr="00552678">
        <w:rPr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515EB4" w:rsidRPr="00552678" w:rsidRDefault="00515EB4" w:rsidP="00552678">
      <w:pPr>
        <w:rPr>
          <w:b/>
          <w:lang w:val="ro-RO"/>
        </w:rPr>
      </w:pPr>
      <w:r w:rsidRPr="00552678">
        <w:rPr>
          <w:b/>
          <w:lang w:val="ro-RO"/>
        </w:rPr>
        <w:t>COMISIA DE EVALUARE</w:t>
      </w:r>
    </w:p>
    <w:p w:rsidR="00515EB4" w:rsidRPr="00552678" w:rsidRDefault="00515EB4" w:rsidP="00552678">
      <w:pPr>
        <w:jc w:val="center"/>
        <w:rPr>
          <w:b/>
          <w:lang w:val="ro-RO"/>
        </w:rPr>
      </w:pPr>
    </w:p>
    <w:p w:rsidR="00515EB4" w:rsidRPr="00552678" w:rsidRDefault="00515EB4" w:rsidP="00552678">
      <w:pPr>
        <w:rPr>
          <w:lang w:val="ro-RO"/>
        </w:rPr>
      </w:pPr>
    </w:p>
    <w:p w:rsidR="00515EB4" w:rsidRPr="00552678" w:rsidRDefault="00515EB4" w:rsidP="00552678">
      <w:pPr>
        <w:rPr>
          <w:b/>
          <w:lang w:val="ro-RO"/>
        </w:rPr>
      </w:pPr>
    </w:p>
    <w:p w:rsidR="00515EB4" w:rsidRPr="00552678" w:rsidRDefault="00515EB4" w:rsidP="00552678">
      <w:pPr>
        <w:rPr>
          <w:b/>
          <w:lang w:val="ro-RO"/>
        </w:rPr>
      </w:pPr>
    </w:p>
    <w:p w:rsidR="00515EB4" w:rsidRPr="00552678" w:rsidRDefault="00515EB4" w:rsidP="00552678">
      <w:pPr>
        <w:rPr>
          <w:b/>
          <w:lang w:val="ro-RO"/>
        </w:rPr>
      </w:pPr>
    </w:p>
    <w:p w:rsidR="00515EB4" w:rsidRPr="00552678" w:rsidRDefault="00515EB4" w:rsidP="00552678">
      <w:pPr>
        <w:rPr>
          <w:b/>
          <w:lang w:val="ro-RO"/>
        </w:rPr>
      </w:pPr>
      <w:r w:rsidRPr="00552678">
        <w:rPr>
          <w:b/>
          <w:lang w:val="ro-RO"/>
        </w:rPr>
        <w:t>PREŞEDINTE COMISIE DE CONTESTAŢII,</w:t>
      </w:r>
    </w:p>
    <w:p w:rsidR="00515EB4" w:rsidRPr="00552678" w:rsidRDefault="00515EB4" w:rsidP="00552678">
      <w:pPr>
        <w:rPr>
          <w:b/>
          <w:lang w:val="ro-RO"/>
        </w:rPr>
      </w:pPr>
      <w:r w:rsidRPr="00552678">
        <w:rPr>
          <w:b/>
          <w:lang w:val="ro-RO"/>
        </w:rPr>
        <w:t>INSPECTOR ŞCOLAR GENERAL,</w:t>
      </w:r>
    </w:p>
    <w:p w:rsidR="00515EB4" w:rsidRPr="00552678" w:rsidRDefault="00515EB4" w:rsidP="00552678">
      <w:pPr>
        <w:rPr>
          <w:b/>
          <w:lang w:val="ro-RO"/>
        </w:rPr>
      </w:pPr>
      <w:r w:rsidRPr="00552678">
        <w:rPr>
          <w:b/>
          <w:lang w:val="ro-RO"/>
        </w:rPr>
        <w:t>prof. Mladin Claudius</w:t>
      </w:r>
    </w:p>
    <w:p w:rsidR="00515EB4" w:rsidRPr="00552678" w:rsidRDefault="00515EB4" w:rsidP="00552678">
      <w:pPr>
        <w:jc w:val="center"/>
        <w:rPr>
          <w:b/>
          <w:lang w:val="ro-RO"/>
        </w:rPr>
      </w:pPr>
    </w:p>
    <w:p w:rsidR="00515EB4" w:rsidRPr="00552678" w:rsidRDefault="00515EB4" w:rsidP="00552678">
      <w:pPr>
        <w:rPr>
          <w:lang w:val="ro-RO"/>
        </w:rPr>
        <w:sectPr w:rsidR="00515EB4" w:rsidRPr="00552678" w:rsidSect="00552678">
          <w:footerReference w:type="even" r:id="rId9"/>
          <w:footerReference w:type="default" r:id="rId10"/>
          <w:pgSz w:w="16840" w:h="11907" w:orient="landscape" w:code="9"/>
          <w:pgMar w:top="567" w:right="1418" w:bottom="567" w:left="1418" w:header="709" w:footer="709" w:gutter="0"/>
          <w:cols w:space="708"/>
          <w:docGrid w:linePitch="360"/>
        </w:sectPr>
      </w:pPr>
    </w:p>
    <w:p w:rsidR="00515EB4" w:rsidRPr="00460E53" w:rsidRDefault="00515EB4" w:rsidP="00552678">
      <w:pPr>
        <w:rPr>
          <w:rFonts w:ascii="Times New Roman" w:hAnsi="Times New Roman"/>
          <w:b/>
          <w:lang w:val="ro-RO"/>
        </w:rPr>
      </w:pPr>
      <w:r w:rsidRPr="00460E53">
        <w:rPr>
          <w:rFonts w:ascii="Times New Roman" w:hAnsi="Times New Roman"/>
          <w:b/>
          <w:lang w:val="ro-RO"/>
        </w:rPr>
        <w:t>NOTĂ:</w:t>
      </w:r>
    </w:p>
    <w:p w:rsidR="00515EB4" w:rsidRPr="00460E53" w:rsidRDefault="00515EB4" w:rsidP="0055267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  <w:lang w:val="ro-RO"/>
        </w:rPr>
      </w:pPr>
      <w:r w:rsidRPr="00460E53">
        <w:rPr>
          <w:rFonts w:ascii="Times New Roman" w:hAnsi="Times New Roman"/>
          <w:sz w:val="20"/>
          <w:szCs w:val="20"/>
          <w:lang w:val="ro-RO"/>
        </w:rPr>
        <w:t>Fiecare portofoliu trebuie să con</w:t>
      </w:r>
      <w:r w:rsidRPr="00460E53">
        <w:rPr>
          <w:rFonts w:ascii="Palatino Linotype" w:hAnsi="Palatino Linotype"/>
          <w:sz w:val="20"/>
          <w:szCs w:val="20"/>
          <w:lang w:val="ro-RO"/>
        </w:rPr>
        <w:t>ț</w:t>
      </w:r>
      <w:r w:rsidRPr="00460E53">
        <w:rPr>
          <w:rFonts w:ascii="Times New Roman" w:hAnsi="Times New Roman"/>
          <w:sz w:val="20"/>
          <w:szCs w:val="20"/>
          <w:lang w:val="ro-RO"/>
        </w:rPr>
        <w:t>ină documentele men</w:t>
      </w:r>
      <w:r w:rsidRPr="00460E53">
        <w:rPr>
          <w:rFonts w:ascii="Palatino Linotype" w:hAnsi="Palatino Linotype"/>
          <w:sz w:val="20"/>
          <w:szCs w:val="20"/>
          <w:lang w:val="ro-RO"/>
        </w:rPr>
        <w:t>ț</w:t>
      </w:r>
      <w:r w:rsidRPr="00460E53">
        <w:rPr>
          <w:rFonts w:ascii="Times New Roman" w:hAnsi="Times New Roman"/>
          <w:sz w:val="20"/>
          <w:szCs w:val="20"/>
          <w:lang w:val="ro-RO"/>
        </w:rPr>
        <w:t xml:space="preserve">ionate în la art. 9 alin (1) din Metodologia </w:t>
      </w:r>
      <w:r w:rsidRPr="00460E53">
        <w:rPr>
          <w:rFonts w:ascii="Palatino Linotype" w:hAnsi="Palatino Linotype"/>
          <w:sz w:val="20"/>
          <w:szCs w:val="20"/>
          <w:lang w:val="ro-RO"/>
        </w:rPr>
        <w:t>ș</w:t>
      </w:r>
      <w:r w:rsidRPr="00460E53">
        <w:rPr>
          <w:rFonts w:ascii="Times New Roman" w:hAnsi="Times New Roman"/>
          <w:sz w:val="20"/>
          <w:szCs w:val="20"/>
          <w:lang w:val="ro-RO"/>
        </w:rPr>
        <w:t>i criteriile privind acordarea grada</w:t>
      </w:r>
      <w:r w:rsidRPr="00460E53">
        <w:rPr>
          <w:rFonts w:ascii="Palatino Linotype" w:hAnsi="Palatino Linotype"/>
          <w:sz w:val="20"/>
          <w:szCs w:val="20"/>
          <w:lang w:val="ro-RO"/>
        </w:rPr>
        <w:t>ț</w:t>
      </w:r>
      <w:r w:rsidRPr="00460E53">
        <w:rPr>
          <w:rFonts w:ascii="Times New Roman" w:hAnsi="Times New Roman"/>
          <w:sz w:val="20"/>
          <w:szCs w:val="20"/>
          <w:lang w:val="ro-RO"/>
        </w:rPr>
        <w:t>iei de merit în învă</w:t>
      </w:r>
      <w:r w:rsidRPr="00460E53">
        <w:rPr>
          <w:rFonts w:ascii="Palatino Linotype" w:hAnsi="Palatino Linotype"/>
          <w:sz w:val="20"/>
          <w:szCs w:val="20"/>
          <w:lang w:val="ro-RO"/>
        </w:rPr>
        <w:t>ț</w:t>
      </w:r>
      <w:r w:rsidRPr="00460E53">
        <w:rPr>
          <w:rFonts w:ascii="Times New Roman" w:hAnsi="Times New Roman"/>
          <w:sz w:val="20"/>
          <w:szCs w:val="20"/>
          <w:lang w:val="ro-RO"/>
        </w:rPr>
        <w:t xml:space="preserve">ământul preuniversitar aprobată prin </w:t>
      </w:r>
      <w:r w:rsidRPr="00460E53">
        <w:rPr>
          <w:rFonts w:ascii="Times New Roman" w:hAnsi="Times New Roman"/>
          <w:lang w:val="ro-RO"/>
        </w:rPr>
        <w:t>OM nr. 4893/2014.</w:t>
      </w:r>
    </w:p>
    <w:p w:rsidR="00515EB4" w:rsidRDefault="00515EB4" w:rsidP="0055267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  <w:lang w:val="ro-RO"/>
        </w:rPr>
      </w:pPr>
      <w:r w:rsidRPr="00460E53">
        <w:rPr>
          <w:rFonts w:ascii="Times New Roman" w:hAnsi="Times New Roman"/>
          <w:sz w:val="20"/>
          <w:szCs w:val="20"/>
          <w:lang w:val="ro-RO"/>
        </w:rPr>
        <w:t xml:space="preserve">Documentele vor trebui clasificate pe ani </w:t>
      </w:r>
      <w:r w:rsidRPr="00460E53">
        <w:rPr>
          <w:rFonts w:ascii="Palatino Linotype" w:hAnsi="Palatino Linotype"/>
          <w:sz w:val="20"/>
          <w:szCs w:val="20"/>
          <w:lang w:val="ro-RO"/>
        </w:rPr>
        <w:t>ș</w:t>
      </w:r>
      <w:r w:rsidRPr="00460E53">
        <w:rPr>
          <w:rFonts w:ascii="Times New Roman" w:hAnsi="Times New Roman"/>
          <w:sz w:val="20"/>
          <w:szCs w:val="20"/>
          <w:lang w:val="ro-RO"/>
        </w:rPr>
        <w:t>colari.</w:t>
      </w:r>
    </w:p>
    <w:p w:rsidR="00515EB4" w:rsidRPr="00552678" w:rsidRDefault="00515EB4" w:rsidP="0055267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  <w:lang w:val="ro-RO"/>
        </w:rPr>
      </w:pPr>
      <w:r w:rsidRPr="00552678">
        <w:rPr>
          <w:rFonts w:ascii="Times New Roman" w:hAnsi="Times New Roman"/>
          <w:sz w:val="20"/>
          <w:szCs w:val="20"/>
          <w:lang w:val="ro-RO"/>
        </w:rPr>
        <w:t xml:space="preserve">Pentru fiecare criteriu, candidatul  va anexa </w:t>
      </w:r>
      <w:r w:rsidRPr="00552678">
        <w:rPr>
          <w:rFonts w:ascii="Times New Roman" w:hAnsi="Times New Roman"/>
          <w:b/>
          <w:sz w:val="20"/>
          <w:szCs w:val="20"/>
          <w:u w:val="single"/>
          <w:lang w:val="ro-RO"/>
        </w:rPr>
        <w:t>acte sau documente doveditoare</w:t>
      </w:r>
      <w:r w:rsidRPr="00552678">
        <w:rPr>
          <w:rFonts w:ascii="Times New Roman" w:hAnsi="Times New Roman"/>
          <w:sz w:val="20"/>
          <w:szCs w:val="20"/>
          <w:lang w:val="ro-RO"/>
        </w:rPr>
        <w:t xml:space="preserve"> care să justifice punctajul acordat. Prin excepţie, pentru criteriile unde nu există/ nu se emit documente justificative, vor fi prezentate  </w:t>
      </w:r>
      <w:r w:rsidRPr="00552678">
        <w:rPr>
          <w:rFonts w:ascii="Times New Roman" w:hAnsi="Times New Roman"/>
          <w:b/>
          <w:sz w:val="20"/>
          <w:szCs w:val="20"/>
          <w:u w:val="single"/>
          <w:lang w:val="ro-RO"/>
        </w:rPr>
        <w:t>adeverinţe eliberate de consiliile de administraţie ale unităţilor de învăţământ</w:t>
      </w:r>
      <w:r w:rsidRPr="00552678">
        <w:rPr>
          <w:rFonts w:ascii="Times New Roman" w:hAnsi="Times New Roman"/>
          <w:sz w:val="20"/>
          <w:szCs w:val="20"/>
          <w:lang w:val="ro-RO"/>
        </w:rPr>
        <w:t>, din care să rezulte  activităţile desfăşurate şi punctajul acordat</w:t>
      </w:r>
      <w:r w:rsidRPr="00552678">
        <w:rPr>
          <w:rFonts w:ascii="Times New Roman" w:hAnsi="Times New Roman"/>
          <w:color w:val="000000"/>
          <w:sz w:val="20"/>
          <w:szCs w:val="20"/>
          <w:lang w:val="ro-RO"/>
        </w:rPr>
        <w:t>.</w:t>
      </w:r>
    </w:p>
    <w:p w:rsidR="00515EB4" w:rsidRPr="00460E53" w:rsidRDefault="00515EB4" w:rsidP="0055267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  <w:lang w:val="ro-RO"/>
        </w:rPr>
      </w:pPr>
      <w:r w:rsidRPr="00460E53">
        <w:rPr>
          <w:rFonts w:ascii="Times New Roman" w:hAnsi="Times New Roman"/>
          <w:sz w:val="20"/>
          <w:szCs w:val="20"/>
          <w:lang w:val="ro-RO"/>
        </w:rPr>
        <w:t>Adeverinţele vor fi ataşate în original. Nu se vor lua în considerare adeverin</w:t>
      </w:r>
      <w:r w:rsidRPr="00460E53">
        <w:rPr>
          <w:rFonts w:ascii="Palatino Linotype" w:hAnsi="Palatino Linotype"/>
          <w:sz w:val="20"/>
          <w:szCs w:val="20"/>
          <w:lang w:val="ro-RO"/>
        </w:rPr>
        <w:t>ț</w:t>
      </w:r>
      <w:r w:rsidRPr="00460E53">
        <w:rPr>
          <w:rFonts w:ascii="Times New Roman" w:hAnsi="Times New Roman"/>
          <w:sz w:val="20"/>
          <w:szCs w:val="20"/>
          <w:lang w:val="ro-RO"/>
        </w:rPr>
        <w:t>ele care nu au număr de înregistrare.</w:t>
      </w:r>
    </w:p>
    <w:p w:rsidR="00515EB4" w:rsidRPr="00552678" w:rsidRDefault="00515EB4" w:rsidP="0055267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ro-RO"/>
        </w:rPr>
      </w:pPr>
      <w:r w:rsidRPr="00552678">
        <w:rPr>
          <w:b/>
          <w:lang w:val="ro-RO"/>
        </w:rPr>
        <w:t xml:space="preserve">  </w:t>
      </w:r>
      <w:r w:rsidRPr="00552678">
        <w:rPr>
          <w:rFonts w:ascii="Times New Roman" w:hAnsi="Times New Roman"/>
          <w:sz w:val="20"/>
          <w:szCs w:val="20"/>
          <w:lang w:val="ro-RO"/>
        </w:rPr>
        <w:t>Documentele justificative vor fi aranjate şi numerotate, într-un dosar, în ordinea criteriilor din fişa de evaluare. Dosarul va avea OPIS (in 2 exemplare).</w:t>
      </w:r>
    </w:p>
    <w:p w:rsidR="00515EB4" w:rsidRPr="00552678" w:rsidRDefault="00515EB4" w:rsidP="00552678">
      <w:pPr>
        <w:tabs>
          <w:tab w:val="left" w:pos="9900"/>
        </w:tabs>
        <w:rPr>
          <w:rFonts w:ascii="Times New Roman" w:hAnsi="Times New Roman"/>
          <w:b/>
          <w:sz w:val="20"/>
          <w:szCs w:val="20"/>
          <w:lang w:val="ro-RO"/>
        </w:rPr>
      </w:pPr>
      <w:r w:rsidRPr="00552678">
        <w:rPr>
          <w:rFonts w:ascii="Times New Roman" w:hAnsi="Times New Roman"/>
          <w:bCs/>
          <w:iCs/>
          <w:sz w:val="20"/>
          <w:szCs w:val="20"/>
          <w:lang w:val="ro-RO"/>
        </w:rPr>
        <w:t xml:space="preserve">       6. </w:t>
      </w:r>
      <w:r>
        <w:rPr>
          <w:rFonts w:ascii="Times New Roman" w:hAnsi="Times New Roman"/>
          <w:bCs/>
          <w:iCs/>
          <w:sz w:val="20"/>
          <w:szCs w:val="20"/>
          <w:lang w:val="ro-RO"/>
        </w:rPr>
        <w:t xml:space="preserve">     </w:t>
      </w:r>
      <w:r w:rsidRPr="00552678">
        <w:rPr>
          <w:rFonts w:ascii="Times New Roman" w:hAnsi="Times New Roman"/>
          <w:bCs/>
          <w:iCs/>
          <w:sz w:val="20"/>
          <w:szCs w:val="20"/>
          <w:lang w:val="ro-RO"/>
        </w:rPr>
        <w:t>Evaluarea punctajului candidaţilor se face pe baza documentelor doveditoare depuse la dosar</w:t>
      </w:r>
    </w:p>
    <w:p w:rsidR="00515EB4" w:rsidRPr="00460E53" w:rsidRDefault="00515EB4" w:rsidP="00137961">
      <w:pPr>
        <w:spacing w:after="0" w:line="240" w:lineRule="auto"/>
        <w:rPr>
          <w:rFonts w:ascii="Times New Roman" w:hAnsi="Times New Roman"/>
          <w:lang w:val="ro-RO"/>
        </w:rPr>
      </w:pPr>
    </w:p>
    <w:sectPr w:rsidR="00515EB4" w:rsidRPr="00460E53" w:rsidSect="0038698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EB4" w:rsidRDefault="00515EB4">
      <w:r>
        <w:separator/>
      </w:r>
    </w:p>
  </w:endnote>
  <w:endnote w:type="continuationSeparator" w:id="0">
    <w:p w:rsidR="00515EB4" w:rsidRDefault="00515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3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EB4" w:rsidRDefault="00515EB4" w:rsidP="005526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5EB4" w:rsidRDefault="00515EB4" w:rsidP="0055267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EB4" w:rsidRPr="00025399" w:rsidRDefault="00515EB4" w:rsidP="00552678">
    <w:pPr>
      <w:pStyle w:val="Footer"/>
      <w:ind w:right="360"/>
      <w:jc w:val="center"/>
      <w:rPr>
        <w:sz w:val="20"/>
        <w:szCs w:val="20"/>
      </w:rPr>
    </w:pPr>
    <w:r w:rsidRPr="00025399">
      <w:rPr>
        <w:rStyle w:val="PageNumber"/>
        <w:sz w:val="20"/>
        <w:szCs w:val="20"/>
      </w:rPr>
      <w:fldChar w:fldCharType="begin"/>
    </w:r>
    <w:r w:rsidRPr="00025399">
      <w:rPr>
        <w:rStyle w:val="PageNumber"/>
        <w:sz w:val="20"/>
        <w:szCs w:val="20"/>
      </w:rPr>
      <w:instrText xml:space="preserve"> PAGE </w:instrText>
    </w:r>
    <w:r w:rsidRPr="00025399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6</w:t>
    </w:r>
    <w:r w:rsidRPr="00025399">
      <w:rPr>
        <w:rStyle w:val="PageNumber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EB4" w:rsidRDefault="00515EB4">
      <w:r>
        <w:separator/>
      </w:r>
    </w:p>
  </w:footnote>
  <w:footnote w:type="continuationSeparator" w:id="0">
    <w:p w:rsidR="00515EB4" w:rsidRDefault="00515E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1D8E"/>
    <w:multiLevelType w:val="hybridMultilevel"/>
    <w:tmpl w:val="3D1C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572B3"/>
    <w:multiLevelType w:val="hybridMultilevel"/>
    <w:tmpl w:val="17903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C0D00"/>
    <w:multiLevelType w:val="hybridMultilevel"/>
    <w:tmpl w:val="5E2E73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2F7F68"/>
    <w:multiLevelType w:val="hybridMultilevel"/>
    <w:tmpl w:val="A0C431F0"/>
    <w:lvl w:ilvl="0" w:tplc="28D27A7E">
      <w:start w:val="1"/>
      <w:numFmt w:val="lowerLetter"/>
      <w:lvlText w:val="%1."/>
      <w:lvlJc w:val="left"/>
      <w:pPr>
        <w:ind w:left="1137" w:hanging="360"/>
      </w:pPr>
      <w:rPr>
        <w:rFonts w:ascii="Palatino Linotype" w:eastAsia="Times New Roman" w:hAnsi="Palatino Linotype" w:cs="Times New Roman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4">
    <w:nsid w:val="28BE35EE"/>
    <w:multiLevelType w:val="hybridMultilevel"/>
    <w:tmpl w:val="4AD2B592"/>
    <w:lvl w:ilvl="0" w:tplc="041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FF56BD"/>
    <w:multiLevelType w:val="hybridMultilevel"/>
    <w:tmpl w:val="E9B66F68"/>
    <w:lvl w:ilvl="0" w:tplc="3BDA6A98">
      <w:numFmt w:val="bullet"/>
      <w:lvlText w:val="-"/>
      <w:lvlJc w:val="left"/>
      <w:pPr>
        <w:ind w:left="420" w:hanging="360"/>
      </w:pPr>
      <w:rPr>
        <w:rFonts w:ascii="Palatino Linotype" w:eastAsia="Times New Roman" w:hAnsi="Palatino Linotype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3DF8014A"/>
    <w:multiLevelType w:val="hybridMultilevel"/>
    <w:tmpl w:val="27381B6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0000003">
      <w:start w:val="1"/>
      <w:numFmt w:val="bullet"/>
      <w:lvlText w:val=""/>
      <w:lvlJc w:val="left"/>
      <w:pPr>
        <w:tabs>
          <w:tab w:val="num" w:pos="777"/>
        </w:tabs>
        <w:ind w:left="149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>
    <w:nsid w:val="4FE4207F"/>
    <w:multiLevelType w:val="hybridMultilevel"/>
    <w:tmpl w:val="DBE0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40592D"/>
    <w:multiLevelType w:val="hybridMultilevel"/>
    <w:tmpl w:val="D2FA6CB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D77F7E"/>
    <w:multiLevelType w:val="hybridMultilevel"/>
    <w:tmpl w:val="C28CEBB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3"/>
  </w:num>
  <w:num w:numId="9">
    <w:abstractNumId w:val="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7515"/>
    <w:rsid w:val="00025399"/>
    <w:rsid w:val="00073DE4"/>
    <w:rsid w:val="0008632D"/>
    <w:rsid w:val="000D439D"/>
    <w:rsid w:val="000D66C6"/>
    <w:rsid w:val="001269BF"/>
    <w:rsid w:val="00131A30"/>
    <w:rsid w:val="00137961"/>
    <w:rsid w:val="00173AFE"/>
    <w:rsid w:val="00190B16"/>
    <w:rsid w:val="001A430C"/>
    <w:rsid w:val="001D420C"/>
    <w:rsid w:val="002072F1"/>
    <w:rsid w:val="0021109F"/>
    <w:rsid w:val="0021629F"/>
    <w:rsid w:val="00220E1B"/>
    <w:rsid w:val="0022149C"/>
    <w:rsid w:val="00262296"/>
    <w:rsid w:val="00275642"/>
    <w:rsid w:val="00277E88"/>
    <w:rsid w:val="002A0610"/>
    <w:rsid w:val="00321E21"/>
    <w:rsid w:val="00336AE2"/>
    <w:rsid w:val="00353A36"/>
    <w:rsid w:val="00361DFD"/>
    <w:rsid w:val="00377F63"/>
    <w:rsid w:val="00386985"/>
    <w:rsid w:val="003953E4"/>
    <w:rsid w:val="003A2051"/>
    <w:rsid w:val="003E5778"/>
    <w:rsid w:val="003F7052"/>
    <w:rsid w:val="004178BE"/>
    <w:rsid w:val="00435B08"/>
    <w:rsid w:val="00442C64"/>
    <w:rsid w:val="00460E53"/>
    <w:rsid w:val="00515EB4"/>
    <w:rsid w:val="005211B0"/>
    <w:rsid w:val="00552678"/>
    <w:rsid w:val="00577DED"/>
    <w:rsid w:val="0059761A"/>
    <w:rsid w:val="005A4243"/>
    <w:rsid w:val="005B568C"/>
    <w:rsid w:val="005D3496"/>
    <w:rsid w:val="005D3A6A"/>
    <w:rsid w:val="005D4D36"/>
    <w:rsid w:val="005D7F36"/>
    <w:rsid w:val="005F14A9"/>
    <w:rsid w:val="00625DEF"/>
    <w:rsid w:val="006326B2"/>
    <w:rsid w:val="0068642D"/>
    <w:rsid w:val="006D3C9E"/>
    <w:rsid w:val="006E1A3F"/>
    <w:rsid w:val="006F621C"/>
    <w:rsid w:val="007145ED"/>
    <w:rsid w:val="00726FC6"/>
    <w:rsid w:val="007548FD"/>
    <w:rsid w:val="0076783D"/>
    <w:rsid w:val="00770007"/>
    <w:rsid w:val="007E4402"/>
    <w:rsid w:val="007F1393"/>
    <w:rsid w:val="008337AB"/>
    <w:rsid w:val="00886066"/>
    <w:rsid w:val="00892469"/>
    <w:rsid w:val="00894FA8"/>
    <w:rsid w:val="008A1380"/>
    <w:rsid w:val="008C5BB6"/>
    <w:rsid w:val="009439A3"/>
    <w:rsid w:val="0095766E"/>
    <w:rsid w:val="00971BF8"/>
    <w:rsid w:val="00972EF5"/>
    <w:rsid w:val="009C3A75"/>
    <w:rsid w:val="009C3F7E"/>
    <w:rsid w:val="009C70A4"/>
    <w:rsid w:val="009D4DDF"/>
    <w:rsid w:val="009D5366"/>
    <w:rsid w:val="00A36805"/>
    <w:rsid w:val="00A47DB7"/>
    <w:rsid w:val="00A60DBA"/>
    <w:rsid w:val="00A9221C"/>
    <w:rsid w:val="00AC783F"/>
    <w:rsid w:val="00B30DCE"/>
    <w:rsid w:val="00B97817"/>
    <w:rsid w:val="00BC0062"/>
    <w:rsid w:val="00C2518F"/>
    <w:rsid w:val="00C438F8"/>
    <w:rsid w:val="00C5370B"/>
    <w:rsid w:val="00C87515"/>
    <w:rsid w:val="00CA0573"/>
    <w:rsid w:val="00CA43B7"/>
    <w:rsid w:val="00CA6C4D"/>
    <w:rsid w:val="00CB50F6"/>
    <w:rsid w:val="00CC5CA2"/>
    <w:rsid w:val="00CD58A5"/>
    <w:rsid w:val="00CF68AF"/>
    <w:rsid w:val="00D040CC"/>
    <w:rsid w:val="00D24225"/>
    <w:rsid w:val="00D72A33"/>
    <w:rsid w:val="00E17210"/>
    <w:rsid w:val="00E54F8B"/>
    <w:rsid w:val="00EA07E2"/>
    <w:rsid w:val="00EC07F1"/>
    <w:rsid w:val="00EF2FAC"/>
    <w:rsid w:val="00EF4030"/>
    <w:rsid w:val="00F4697C"/>
    <w:rsid w:val="00F77E8B"/>
    <w:rsid w:val="00FB543F"/>
    <w:rsid w:val="00FD3BCF"/>
    <w:rsid w:val="00FE2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08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869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61DFD"/>
    <w:pPr>
      <w:ind w:left="720"/>
      <w:contextualSpacing/>
    </w:pPr>
  </w:style>
  <w:style w:type="paragraph" w:styleId="BalloonText">
    <w:name w:val="Balloon Text"/>
    <w:basedOn w:val="Normal"/>
    <w:link w:val="BalloonTextChar1"/>
    <w:uiPriority w:val="99"/>
    <w:semiHidden/>
    <w:rsid w:val="00BC0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val="en-US" w:eastAsia="en-U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BC006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60E53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52678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ro-RO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val="en-US" w:eastAsia="en-US"/>
    </w:rPr>
  </w:style>
  <w:style w:type="character" w:styleId="PageNumber">
    <w:name w:val="page number"/>
    <w:basedOn w:val="DefaultParagraphFont"/>
    <w:uiPriority w:val="99"/>
    <w:rsid w:val="0055267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2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1033</Words>
  <Characters>5995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Rodica Cherciu</dc:creator>
  <cp:keywords/>
  <dc:description/>
  <cp:lastModifiedBy>Inspector Educativ</cp:lastModifiedBy>
  <cp:revision>2</cp:revision>
  <cp:lastPrinted>2015-01-22T08:39:00Z</cp:lastPrinted>
  <dcterms:created xsi:type="dcterms:W3CDTF">2015-03-11T09:47:00Z</dcterms:created>
  <dcterms:modified xsi:type="dcterms:W3CDTF">2015-03-11T09:47:00Z</dcterms:modified>
</cp:coreProperties>
</file>